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F472" w14:textId="77777777" w:rsidR="001D7F59" w:rsidRPr="00120843" w:rsidRDefault="001D7F59" w:rsidP="001D7F59">
      <w:pPr>
        <w:rPr>
          <w:rFonts w:asciiTheme="majorEastAsia" w:eastAsiaTheme="majorEastAsia" w:hAnsiTheme="majorEastAsia" w:cstheme="minorBidi"/>
          <w:b/>
          <w:szCs w:val="26"/>
        </w:rPr>
      </w:pPr>
      <w:r w:rsidRPr="00120843">
        <w:rPr>
          <w:rFonts w:asciiTheme="majorEastAsia" w:eastAsiaTheme="majorEastAsia" w:hAnsiTheme="majorEastAsia" w:cstheme="minorBidi" w:hint="eastAsia"/>
          <w:b/>
          <w:szCs w:val="26"/>
        </w:rPr>
        <w:t>一般社団法人岩手県歯科医師会　行</w:t>
      </w:r>
    </w:p>
    <w:p w14:paraId="2B6169AB" w14:textId="77777777" w:rsidR="001D7F59" w:rsidRPr="00120843" w:rsidRDefault="001D7F59" w:rsidP="001D7F59">
      <w:pPr>
        <w:rPr>
          <w:rFonts w:asciiTheme="majorEastAsia" w:eastAsiaTheme="majorEastAsia" w:hAnsiTheme="majorEastAsia" w:cstheme="minorBidi"/>
          <w:b/>
          <w:szCs w:val="26"/>
        </w:rPr>
      </w:pPr>
      <w:r w:rsidRPr="00120843">
        <w:rPr>
          <w:rFonts w:asciiTheme="majorEastAsia" w:eastAsiaTheme="majorEastAsia" w:hAnsiTheme="majorEastAsia" w:cstheme="minorBidi" w:hint="eastAsia"/>
          <w:b/>
          <w:szCs w:val="26"/>
        </w:rPr>
        <w:t xml:space="preserve">　FAX：０１９－６５４－５４７４</w:t>
      </w:r>
    </w:p>
    <w:p w14:paraId="531F9E0F" w14:textId="364F1179" w:rsidR="001D7F59" w:rsidRDefault="00120843" w:rsidP="001D7F59">
      <w:r w:rsidRPr="00120843">
        <w:rPr>
          <w:rFonts w:asciiTheme="majorEastAsia" w:eastAsiaTheme="majorEastAsia" w:hAnsiTheme="majorEastAsia" w:cstheme="minorBidi" w:hint="eastAsia"/>
          <w:szCs w:val="26"/>
        </w:rPr>
        <w:t xml:space="preserve">　</w:t>
      </w:r>
      <w:r w:rsidRPr="00120843">
        <w:rPr>
          <w:rFonts w:asciiTheme="majorEastAsia" w:eastAsiaTheme="majorEastAsia" w:hAnsiTheme="majorEastAsia" w:cstheme="minorBidi"/>
          <w:szCs w:val="26"/>
        </w:rPr>
        <w:t xml:space="preserve">E－mail　 </w:t>
      </w:r>
      <w:hyperlink r:id="rId7" w:history="1">
        <w:r w:rsidRPr="00120843">
          <w:rPr>
            <w:rStyle w:val="a9"/>
            <w:rFonts w:asciiTheme="majorEastAsia" w:eastAsiaTheme="majorEastAsia" w:hAnsiTheme="majorEastAsia" w:cstheme="minorBidi"/>
            <w:szCs w:val="26"/>
          </w:rPr>
          <w:t>asanuma@iwate8020.or.jp</w:t>
        </w:r>
      </w:hyperlink>
    </w:p>
    <w:p w14:paraId="664AD2D5" w14:textId="77777777" w:rsidR="00A91855" w:rsidRPr="00120843" w:rsidRDefault="00A91855" w:rsidP="001D7F59">
      <w:pPr>
        <w:rPr>
          <w:rFonts w:asciiTheme="majorEastAsia" w:eastAsiaTheme="majorEastAsia" w:hAnsiTheme="majorEastAsia" w:cstheme="minorBidi"/>
          <w:szCs w:val="26"/>
        </w:rPr>
      </w:pPr>
    </w:p>
    <w:p w14:paraId="10B95214" w14:textId="59F41E0B" w:rsidR="00120843" w:rsidRPr="00120843" w:rsidRDefault="00A91855" w:rsidP="001D7F59">
      <w:pPr>
        <w:rPr>
          <w:rFonts w:asciiTheme="majorEastAsia" w:eastAsiaTheme="majorEastAsia" w:hAnsiTheme="majorEastAsia" w:cstheme="minorBidi"/>
          <w:szCs w:val="26"/>
        </w:rPr>
      </w:pPr>
      <w:r>
        <w:rPr>
          <w:rFonts w:ascii="ＭＳ 明朝" w:hAnsi="ＭＳ 明朝" w:hint="eastAsia"/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9441F" wp14:editId="0165A63E">
                <wp:simplePos x="0" y="0"/>
                <wp:positionH relativeFrom="column">
                  <wp:posOffset>7620</wp:posOffset>
                </wp:positionH>
                <wp:positionV relativeFrom="paragraph">
                  <wp:posOffset>231775</wp:posOffset>
                </wp:positionV>
                <wp:extent cx="6266180" cy="1395095"/>
                <wp:effectExtent l="0" t="0" r="20320" b="14605"/>
                <wp:wrapNone/>
                <wp:docPr id="1307036093" name="フローチャート: 代替処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6180" cy="139509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10DE51" w14:textId="77777777" w:rsidR="00A91855" w:rsidRPr="00120843" w:rsidRDefault="00A91855" w:rsidP="00A91855">
                            <w:pPr>
                              <w:ind w:firstLineChars="400" w:firstLine="1060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pacing w:val="-8"/>
                                <w:sz w:val="28"/>
                              </w:rPr>
                            </w:pPr>
                            <w:r w:rsidRPr="0012084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pacing w:val="-8"/>
                                <w:sz w:val="28"/>
                              </w:rPr>
                              <w:t>令和８年度</w:t>
                            </w:r>
                            <w:r w:rsidRPr="00120843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pacing w:val="-8"/>
                                <w:sz w:val="28"/>
                                <w:lang w:eastAsia="zh-CN"/>
                              </w:rPr>
                              <w:t>岩手県学校保健会学校歯科医部会兼学校歯科医研修会</w:t>
                            </w:r>
                          </w:p>
                          <w:p w14:paraId="742DD1A4" w14:textId="77777777" w:rsidR="00A91855" w:rsidRPr="00120843" w:rsidRDefault="00A91855" w:rsidP="00A91855">
                            <w:pPr>
                              <w:ind w:firstLineChars="300" w:firstLine="1095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pacing w:val="-8"/>
                                <w:sz w:val="28"/>
                              </w:rPr>
                            </w:pPr>
                            <w:r w:rsidRPr="00A91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pacing w:val="42"/>
                                <w:kern w:val="0"/>
                                <w:sz w:val="28"/>
                                <w:fitText w:val="7587" w:id="-454908924"/>
                              </w:rPr>
                              <w:t>令和８年度学校歯科医生涯研修制度基礎研修</w:t>
                            </w:r>
                            <w:r w:rsidRPr="00A91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pacing w:val="2"/>
                                <w:kern w:val="0"/>
                                <w:sz w:val="28"/>
                                <w:fitText w:val="7587" w:id="-454908924"/>
                              </w:rPr>
                              <w:t>会</w:t>
                            </w:r>
                          </w:p>
                          <w:p w14:paraId="1E570014" w14:textId="3A182298" w:rsidR="00A91855" w:rsidRPr="00C07795" w:rsidRDefault="00A91855" w:rsidP="00A91855">
                            <w:pPr>
                              <w:spacing w:line="400" w:lineRule="exact"/>
                              <w:ind w:firstLineChars="200" w:firstLine="562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参加申込書</w:t>
                            </w:r>
                          </w:p>
                          <w:p w14:paraId="32E73525" w14:textId="740A5B6C" w:rsidR="00A91855" w:rsidRDefault="00A91855" w:rsidP="00A91855">
                            <w:pPr>
                              <w:ind w:firstLineChars="300" w:firstLine="72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日　時　令和８年５月３１日（日）午前１０時～午後１時</w:t>
                            </w:r>
                          </w:p>
                          <w:p w14:paraId="5A454103" w14:textId="30354470" w:rsidR="00A91855" w:rsidRDefault="00A91855" w:rsidP="00A91855">
                            <w:pPr>
                              <w:ind w:firstLineChars="300" w:firstLine="72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場　所　岩手県歯科医師会館「８０２０プラザ」</w:t>
                            </w:r>
                          </w:p>
                          <w:p w14:paraId="0AAAB632" w14:textId="2FAD10F2" w:rsidR="00A91855" w:rsidRPr="00A91855" w:rsidRDefault="00A91855" w:rsidP="00A91855">
                            <w:pPr>
                              <w:spacing w:line="440" w:lineRule="exac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21C45C0" w14:textId="77777777" w:rsidR="00A91855" w:rsidRPr="00F26887" w:rsidRDefault="00A91855" w:rsidP="00A91855">
                            <w:pPr>
                              <w:spacing w:line="440" w:lineRule="exact"/>
                              <w:ind w:firstLineChars="400" w:firstLine="1040"/>
                              <w:rPr>
                                <w:rFonts w:ascii="ＭＳ 明朝" w:hAnsi="ＭＳ 明朝"/>
                                <w:szCs w:val="26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Cs w:val="26"/>
                              </w:rPr>
                              <w:t>日　時　令和７年４月６日（日）午前１０時～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9441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フローチャート: 代替処理 1" o:spid="_x0000_s1026" type="#_x0000_t176" style="position:absolute;left:0;text-align:left;margin-left:.6pt;margin-top:18.25pt;width:493.4pt;height:1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">
                <v:textbox inset="5.85pt,.7pt,5.85pt,.7pt">
                  <w:txbxContent>
                    <w:p w14:paraId="7A10DE51" w14:textId="77777777" w:rsidR="00A91855" w:rsidRPr="00120843" w:rsidRDefault="00A91855" w:rsidP="00A91855">
                      <w:pPr>
                        <w:ind w:firstLineChars="400" w:firstLine="1060"/>
                        <w:rPr>
                          <w:rFonts w:asciiTheme="majorEastAsia" w:eastAsiaTheme="majorEastAsia" w:hAnsiTheme="majorEastAsia"/>
                          <w:b/>
                          <w:bCs/>
                          <w:spacing w:val="-8"/>
                          <w:sz w:val="28"/>
                        </w:rPr>
                      </w:pPr>
                      <w:r w:rsidRPr="00120843">
                        <w:rPr>
                          <w:rFonts w:asciiTheme="majorEastAsia" w:eastAsiaTheme="majorEastAsia" w:hAnsiTheme="majorEastAsia" w:hint="eastAsia"/>
                          <w:b/>
                          <w:bCs/>
                          <w:spacing w:val="-8"/>
                          <w:sz w:val="28"/>
                        </w:rPr>
                        <w:t>令和８年度</w:t>
                      </w:r>
                      <w:r w:rsidRPr="00120843">
                        <w:rPr>
                          <w:rFonts w:asciiTheme="majorEastAsia" w:eastAsiaTheme="majorEastAsia" w:hAnsiTheme="majorEastAsia" w:hint="eastAsia"/>
                          <w:b/>
                          <w:bCs/>
                          <w:spacing w:val="-8"/>
                          <w:sz w:val="28"/>
                          <w:lang w:eastAsia="zh-CN"/>
                        </w:rPr>
                        <w:t>岩手県学校保健会学校歯科医部会兼学校歯科医研修会</w:t>
                      </w:r>
                    </w:p>
                    <w:p w14:paraId="742DD1A4" w14:textId="77777777" w:rsidR="00A91855" w:rsidRPr="00120843" w:rsidRDefault="00A91855" w:rsidP="00A91855">
                      <w:pPr>
                        <w:ind w:firstLineChars="300" w:firstLine="1095"/>
                        <w:rPr>
                          <w:rFonts w:asciiTheme="majorEastAsia" w:eastAsiaTheme="majorEastAsia" w:hAnsiTheme="majorEastAsia"/>
                          <w:b/>
                          <w:bCs/>
                          <w:spacing w:val="-8"/>
                          <w:sz w:val="28"/>
                        </w:rPr>
                      </w:pPr>
                      <w:r w:rsidRPr="00A91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pacing w:val="42"/>
                          <w:kern w:val="0"/>
                          <w:sz w:val="28"/>
                          <w:fitText w:val="7587" w:id="-454908924"/>
                        </w:rPr>
                        <w:t>令和８年度学校歯科医生涯研修制度基礎研修</w:t>
                      </w:r>
                      <w:r w:rsidRPr="00A91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pacing w:val="2"/>
                          <w:kern w:val="0"/>
                          <w:sz w:val="28"/>
                          <w:fitText w:val="7587" w:id="-454908924"/>
                        </w:rPr>
                        <w:t>会</w:t>
                      </w:r>
                    </w:p>
                    <w:p w14:paraId="1E570014" w14:textId="3A182298" w:rsidR="00A91855" w:rsidRPr="00C07795" w:rsidRDefault="00A91855" w:rsidP="00A91855">
                      <w:pPr>
                        <w:spacing w:line="400" w:lineRule="exact"/>
                        <w:ind w:firstLineChars="200" w:firstLine="562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参加申込書</w:t>
                      </w:r>
                    </w:p>
                    <w:p w14:paraId="32E73525" w14:textId="740A5B6C" w:rsidR="00A91855" w:rsidRDefault="00A91855" w:rsidP="00A91855">
                      <w:pPr>
                        <w:ind w:firstLineChars="300" w:firstLine="72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日　時　令和８年５月３１日（日）午前１０時～午後１時</w:t>
                      </w:r>
                    </w:p>
                    <w:p w14:paraId="5A454103" w14:textId="30354470" w:rsidR="00A91855" w:rsidRDefault="00A91855" w:rsidP="00A91855">
                      <w:pPr>
                        <w:ind w:firstLineChars="300" w:firstLine="72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場　所　岩手県歯科医師会館「８０２０プラザ」</w:t>
                      </w:r>
                    </w:p>
                    <w:p w14:paraId="0AAAB632" w14:textId="2FAD10F2" w:rsidR="00A91855" w:rsidRPr="00A91855" w:rsidRDefault="00A91855" w:rsidP="00A91855">
                      <w:pPr>
                        <w:spacing w:line="440" w:lineRule="exac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21C45C0" w14:textId="77777777" w:rsidR="00A91855" w:rsidRPr="00F26887" w:rsidRDefault="00A91855" w:rsidP="00A91855">
                      <w:pPr>
                        <w:spacing w:line="440" w:lineRule="exact"/>
                        <w:ind w:firstLineChars="400" w:firstLine="1040"/>
                        <w:rPr>
                          <w:rFonts w:ascii="ＭＳ 明朝" w:hAnsi="ＭＳ 明朝"/>
                          <w:szCs w:val="26"/>
                        </w:rPr>
                      </w:pPr>
                      <w:r>
                        <w:rPr>
                          <w:rFonts w:ascii="ＭＳ 明朝" w:hAnsi="ＭＳ 明朝" w:hint="eastAsia"/>
                          <w:szCs w:val="26"/>
                        </w:rPr>
                        <w:t>日　時　令和７年４月６日（日）午前１０時～</w:t>
                      </w:r>
                    </w:p>
                  </w:txbxContent>
                </v:textbox>
              </v:shape>
            </w:pict>
          </mc:Fallback>
        </mc:AlternateContent>
      </w:r>
    </w:p>
    <w:p w14:paraId="1CCBA02F" w14:textId="331C263F" w:rsidR="00A91855" w:rsidRPr="005146F7" w:rsidRDefault="00A91855" w:rsidP="00A91855">
      <w:pPr>
        <w:rPr>
          <w:rFonts w:ascii="ＭＳ 明朝" w:hAnsi="ＭＳ 明朝"/>
          <w:szCs w:val="26"/>
        </w:rPr>
      </w:pPr>
    </w:p>
    <w:p w14:paraId="4ACCFADF" w14:textId="77777777" w:rsidR="00A91855" w:rsidRPr="005146F7" w:rsidRDefault="00A91855" w:rsidP="00A91855">
      <w:pPr>
        <w:rPr>
          <w:rFonts w:ascii="ＭＳ 明朝" w:hAnsi="ＭＳ 明朝"/>
          <w:szCs w:val="26"/>
        </w:rPr>
      </w:pPr>
    </w:p>
    <w:p w14:paraId="34C12803" w14:textId="77777777" w:rsidR="00A91855" w:rsidRPr="005146F7" w:rsidRDefault="00A91855" w:rsidP="00A91855">
      <w:pPr>
        <w:rPr>
          <w:rFonts w:ascii="ＭＳ 明朝" w:hAnsi="ＭＳ 明朝"/>
          <w:szCs w:val="26"/>
        </w:rPr>
      </w:pPr>
    </w:p>
    <w:p w14:paraId="7128BD40" w14:textId="77777777" w:rsidR="00A91855" w:rsidRPr="005146F7" w:rsidRDefault="00A91855" w:rsidP="00A91855">
      <w:pPr>
        <w:rPr>
          <w:rFonts w:ascii="ＭＳ 明朝" w:hAnsi="ＭＳ 明朝"/>
          <w:szCs w:val="26"/>
        </w:rPr>
      </w:pPr>
    </w:p>
    <w:p w14:paraId="42F12900" w14:textId="77777777" w:rsidR="00A91855" w:rsidRPr="005146F7" w:rsidRDefault="00A91855" w:rsidP="00A91855">
      <w:pPr>
        <w:rPr>
          <w:rFonts w:ascii="ＭＳ 明朝" w:hAnsi="ＭＳ 明朝"/>
          <w:szCs w:val="26"/>
        </w:rPr>
      </w:pPr>
    </w:p>
    <w:p w14:paraId="38BEBC71" w14:textId="77777777" w:rsidR="00A91855" w:rsidRDefault="00A91855" w:rsidP="00A91855">
      <w:pPr>
        <w:rPr>
          <w:rFonts w:ascii="ＭＳ 明朝" w:hAnsi="ＭＳ 明朝"/>
          <w:szCs w:val="26"/>
        </w:rPr>
      </w:pPr>
    </w:p>
    <w:p w14:paraId="085013EB" w14:textId="77777777" w:rsidR="00A91855" w:rsidRDefault="00A91855" w:rsidP="00A91855">
      <w:pPr>
        <w:jc w:val="center"/>
        <w:rPr>
          <w:rFonts w:ascii="ＭＳ 明朝" w:hAnsi="ＭＳ 明朝"/>
          <w:b/>
          <w:bCs/>
          <w:sz w:val="16"/>
          <w:szCs w:val="16"/>
        </w:rPr>
      </w:pPr>
    </w:p>
    <w:p w14:paraId="60EBA920" w14:textId="77777777" w:rsidR="00A91855" w:rsidRPr="00984FAA" w:rsidRDefault="00A91855" w:rsidP="00A91855">
      <w:pPr>
        <w:jc w:val="center"/>
        <w:rPr>
          <w:rFonts w:ascii="ＭＳ 明朝" w:hAnsi="ＭＳ 明朝"/>
          <w:b/>
          <w:bCs/>
          <w:sz w:val="16"/>
          <w:szCs w:val="16"/>
        </w:rPr>
      </w:pPr>
    </w:p>
    <w:tbl>
      <w:tblPr>
        <w:tblW w:w="10394" w:type="dxa"/>
        <w:tblInd w:w="-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1388"/>
        <w:gridCol w:w="1389"/>
        <w:gridCol w:w="1391"/>
        <w:gridCol w:w="1389"/>
        <w:gridCol w:w="1389"/>
        <w:gridCol w:w="1408"/>
      </w:tblGrid>
      <w:tr w:rsidR="00A91855" w:rsidRPr="00F2610E" w14:paraId="4D1BB16B" w14:textId="77777777" w:rsidTr="00307714">
        <w:trPr>
          <w:trHeight w:val="851"/>
        </w:trPr>
        <w:tc>
          <w:tcPr>
            <w:tcW w:w="2040" w:type="dxa"/>
            <w:tcBorders>
              <w:bottom w:val="single" w:sz="2" w:space="0" w:color="auto"/>
            </w:tcBorders>
            <w:vAlign w:val="center"/>
          </w:tcPr>
          <w:p w14:paraId="24A2F4A3" w14:textId="1A8FE284" w:rsidR="00A91855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rFonts w:hint="eastAsia"/>
                <w:szCs w:val="26"/>
              </w:rPr>
              <w:t>参加者</w:t>
            </w:r>
            <w:r w:rsidRPr="00F2610E">
              <w:rPr>
                <w:rFonts w:hint="eastAsia"/>
                <w:szCs w:val="26"/>
              </w:rPr>
              <w:t>氏名</w:t>
            </w:r>
          </w:p>
          <w:p w14:paraId="0318E22F" w14:textId="43440C91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rFonts w:hint="eastAsia"/>
                <w:szCs w:val="26"/>
              </w:rPr>
              <w:t>地区名</w:t>
            </w:r>
          </w:p>
        </w:tc>
        <w:tc>
          <w:tcPr>
            <w:tcW w:w="8354" w:type="dxa"/>
            <w:gridSpan w:val="6"/>
            <w:tcBorders>
              <w:bottom w:val="single" w:sz="2" w:space="0" w:color="auto"/>
            </w:tcBorders>
            <w:vAlign w:val="center"/>
          </w:tcPr>
          <w:p w14:paraId="6CA9E74F" w14:textId="17F8728D" w:rsidR="00A91855" w:rsidRPr="00F2610E" w:rsidRDefault="00A91855" w:rsidP="00A91855">
            <w:pPr>
              <w:spacing w:line="276" w:lineRule="auto"/>
              <w:rPr>
                <w:szCs w:val="26"/>
              </w:rPr>
            </w:pPr>
            <w:r>
              <w:rPr>
                <w:rFonts w:hint="eastAsia"/>
                <w:szCs w:val="26"/>
              </w:rPr>
              <w:t>氏名</w:t>
            </w:r>
            <w:r>
              <w:rPr>
                <w:rFonts w:hint="eastAsia"/>
                <w:szCs w:val="26"/>
              </w:rPr>
              <w:t xml:space="preserve">(   </w:t>
            </w:r>
            <w:r>
              <w:rPr>
                <w:rFonts w:hint="eastAsia"/>
                <w:szCs w:val="26"/>
              </w:rPr>
              <w:t xml:space="preserve">　　　　　　　　　　　</w:t>
            </w:r>
            <w:r>
              <w:rPr>
                <w:rFonts w:hint="eastAsia"/>
                <w:szCs w:val="26"/>
              </w:rPr>
              <w:t xml:space="preserve"> )</w:t>
            </w:r>
            <w:r>
              <w:rPr>
                <w:rFonts w:hint="eastAsia"/>
                <w:szCs w:val="26"/>
              </w:rPr>
              <w:t>地区名</w:t>
            </w:r>
            <w:r>
              <w:rPr>
                <w:rFonts w:hint="eastAsia"/>
                <w:szCs w:val="26"/>
              </w:rPr>
              <w:t>(                )</w:t>
            </w:r>
          </w:p>
        </w:tc>
      </w:tr>
      <w:tr w:rsidR="00A91855" w:rsidRPr="00F2610E" w14:paraId="15758CF1" w14:textId="77777777" w:rsidTr="00307714">
        <w:trPr>
          <w:trHeight w:val="851"/>
        </w:trPr>
        <w:tc>
          <w:tcPr>
            <w:tcW w:w="2040" w:type="dxa"/>
            <w:tcBorders>
              <w:top w:val="single" w:sz="2" w:space="0" w:color="auto"/>
            </w:tcBorders>
            <w:vAlign w:val="center"/>
          </w:tcPr>
          <w:p w14:paraId="3A72400C" w14:textId="48B83F88" w:rsidR="00A91855" w:rsidRPr="00F2610E" w:rsidRDefault="00A91855" w:rsidP="00A91855">
            <w:pPr>
              <w:spacing w:line="276" w:lineRule="auto"/>
              <w:jc w:val="center"/>
              <w:rPr>
                <w:szCs w:val="26"/>
              </w:rPr>
            </w:pPr>
            <w:r>
              <w:rPr>
                <w:rFonts w:hint="eastAsia"/>
                <w:szCs w:val="26"/>
              </w:rPr>
              <w:t>日学歯基礎研修</w:t>
            </w:r>
            <w:r w:rsidRPr="00F2610E">
              <w:rPr>
                <w:rFonts w:hint="eastAsia"/>
                <w:szCs w:val="26"/>
              </w:rPr>
              <w:t>受講歴</w:t>
            </w:r>
          </w:p>
        </w:tc>
        <w:tc>
          <w:tcPr>
            <w:tcW w:w="8354" w:type="dxa"/>
            <w:gridSpan w:val="6"/>
            <w:tcBorders>
              <w:top w:val="single" w:sz="2" w:space="0" w:color="auto"/>
            </w:tcBorders>
            <w:vAlign w:val="center"/>
          </w:tcPr>
          <w:p w14:paraId="4C0FCE98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有　　・　　無</w:t>
            </w:r>
          </w:p>
        </w:tc>
      </w:tr>
      <w:tr w:rsidR="00A91855" w:rsidRPr="00F2610E" w14:paraId="088C69D4" w14:textId="77777777" w:rsidTr="00307714">
        <w:trPr>
          <w:trHeight w:val="851"/>
        </w:trPr>
        <w:tc>
          <w:tcPr>
            <w:tcW w:w="2040" w:type="dxa"/>
            <w:vAlign w:val="center"/>
          </w:tcPr>
          <w:p w14:paraId="59ACA65B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担当校種別</w:t>
            </w:r>
          </w:p>
        </w:tc>
        <w:tc>
          <w:tcPr>
            <w:tcW w:w="1388" w:type="dxa"/>
            <w:vAlign w:val="center"/>
          </w:tcPr>
          <w:p w14:paraId="4F76E2B9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保育園</w:t>
            </w:r>
          </w:p>
        </w:tc>
        <w:tc>
          <w:tcPr>
            <w:tcW w:w="1389" w:type="dxa"/>
            <w:vAlign w:val="center"/>
          </w:tcPr>
          <w:p w14:paraId="1EE4C21A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幼稚園</w:t>
            </w:r>
          </w:p>
        </w:tc>
        <w:tc>
          <w:tcPr>
            <w:tcW w:w="1391" w:type="dxa"/>
            <w:vAlign w:val="center"/>
          </w:tcPr>
          <w:p w14:paraId="48F732B1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小学校</w:t>
            </w:r>
          </w:p>
        </w:tc>
        <w:tc>
          <w:tcPr>
            <w:tcW w:w="1389" w:type="dxa"/>
            <w:vAlign w:val="center"/>
          </w:tcPr>
          <w:p w14:paraId="4E608292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中学校</w:t>
            </w:r>
          </w:p>
        </w:tc>
        <w:tc>
          <w:tcPr>
            <w:tcW w:w="1389" w:type="dxa"/>
            <w:vAlign w:val="center"/>
          </w:tcPr>
          <w:p w14:paraId="677E05CF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高校</w:t>
            </w:r>
          </w:p>
        </w:tc>
        <w:tc>
          <w:tcPr>
            <w:tcW w:w="1408" w:type="dxa"/>
            <w:vAlign w:val="center"/>
          </w:tcPr>
          <w:p w14:paraId="68B1D02E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特別支援</w:t>
            </w:r>
          </w:p>
        </w:tc>
      </w:tr>
      <w:tr w:rsidR="00A91855" w:rsidRPr="00F2610E" w14:paraId="2901F62A" w14:textId="77777777" w:rsidTr="00307714">
        <w:trPr>
          <w:trHeight w:val="851"/>
        </w:trPr>
        <w:tc>
          <w:tcPr>
            <w:tcW w:w="2040" w:type="dxa"/>
            <w:vMerge w:val="restart"/>
            <w:vAlign w:val="center"/>
          </w:tcPr>
          <w:p w14:paraId="0DC499D3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担当校名</w:t>
            </w:r>
          </w:p>
        </w:tc>
        <w:tc>
          <w:tcPr>
            <w:tcW w:w="8354" w:type="dxa"/>
            <w:gridSpan w:val="6"/>
            <w:vAlign w:val="center"/>
          </w:tcPr>
          <w:p w14:paraId="4A4DE2C8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A91855" w:rsidRPr="00F2610E" w14:paraId="2E1B7C3D" w14:textId="77777777" w:rsidTr="00307714">
        <w:trPr>
          <w:trHeight w:val="851"/>
        </w:trPr>
        <w:tc>
          <w:tcPr>
            <w:tcW w:w="2040" w:type="dxa"/>
            <w:vMerge/>
            <w:vAlign w:val="center"/>
          </w:tcPr>
          <w:p w14:paraId="4B4D6520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</w:p>
        </w:tc>
        <w:tc>
          <w:tcPr>
            <w:tcW w:w="8354" w:type="dxa"/>
            <w:gridSpan w:val="6"/>
            <w:vAlign w:val="center"/>
          </w:tcPr>
          <w:p w14:paraId="732D5B7B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A91855" w:rsidRPr="00F2610E" w14:paraId="42E08E77" w14:textId="77777777" w:rsidTr="00307714">
        <w:trPr>
          <w:trHeight w:val="851"/>
        </w:trPr>
        <w:tc>
          <w:tcPr>
            <w:tcW w:w="2040" w:type="dxa"/>
            <w:vMerge/>
            <w:vAlign w:val="center"/>
          </w:tcPr>
          <w:p w14:paraId="6F7A020E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</w:p>
        </w:tc>
        <w:tc>
          <w:tcPr>
            <w:tcW w:w="8354" w:type="dxa"/>
            <w:gridSpan w:val="6"/>
            <w:vAlign w:val="center"/>
          </w:tcPr>
          <w:p w14:paraId="36ADC162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A91855" w:rsidRPr="00F2610E" w14:paraId="724671DF" w14:textId="77777777" w:rsidTr="00307714">
        <w:trPr>
          <w:trHeight w:val="851"/>
        </w:trPr>
        <w:tc>
          <w:tcPr>
            <w:tcW w:w="2040" w:type="dxa"/>
            <w:vAlign w:val="center"/>
          </w:tcPr>
          <w:p w14:paraId="3BC6381C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日学歯ＨＰ</w:t>
            </w:r>
          </w:p>
          <w:p w14:paraId="3E634B96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氏名等掲載</w:t>
            </w:r>
          </w:p>
        </w:tc>
        <w:tc>
          <w:tcPr>
            <w:tcW w:w="8354" w:type="dxa"/>
            <w:gridSpan w:val="6"/>
            <w:vAlign w:val="center"/>
          </w:tcPr>
          <w:p w14:paraId="025782ED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可　　・　　不可</w:t>
            </w:r>
          </w:p>
        </w:tc>
      </w:tr>
      <w:tr w:rsidR="00A91855" w:rsidRPr="00F2610E" w14:paraId="4EA3F082" w14:textId="77777777" w:rsidTr="00307714">
        <w:trPr>
          <w:trHeight w:val="851"/>
        </w:trPr>
        <w:tc>
          <w:tcPr>
            <w:tcW w:w="2040" w:type="dxa"/>
            <w:vAlign w:val="center"/>
          </w:tcPr>
          <w:p w14:paraId="138B6590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日学歯未加入者</w:t>
            </w:r>
          </w:p>
          <w:p w14:paraId="65C3FEEE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入会希望</w:t>
            </w:r>
          </w:p>
        </w:tc>
        <w:tc>
          <w:tcPr>
            <w:tcW w:w="8354" w:type="dxa"/>
            <w:gridSpan w:val="6"/>
            <w:vAlign w:val="center"/>
          </w:tcPr>
          <w:p w14:paraId="2B17E474" w14:textId="77777777" w:rsidR="00A91855" w:rsidRPr="00F2610E" w:rsidRDefault="00A91855" w:rsidP="00307714">
            <w:pPr>
              <w:spacing w:line="276" w:lineRule="auto"/>
              <w:jc w:val="center"/>
              <w:rPr>
                <w:szCs w:val="26"/>
              </w:rPr>
            </w:pPr>
            <w:r w:rsidRPr="00F2610E">
              <w:rPr>
                <w:rFonts w:hint="eastAsia"/>
                <w:szCs w:val="26"/>
              </w:rPr>
              <w:t>入会する　　・　　入会しない</w:t>
            </w:r>
          </w:p>
        </w:tc>
      </w:tr>
    </w:tbl>
    <w:p w14:paraId="48A14365" w14:textId="77777777" w:rsidR="00A91855" w:rsidRPr="00984FAA" w:rsidRDefault="00A91855" w:rsidP="00A91855">
      <w:pPr>
        <w:spacing w:line="276" w:lineRule="auto"/>
        <w:jc w:val="center"/>
        <w:rPr>
          <w:b/>
          <w:sz w:val="16"/>
          <w:szCs w:val="16"/>
          <w:u w:val="single"/>
        </w:rPr>
      </w:pPr>
    </w:p>
    <w:p w14:paraId="6DA34C7C" w14:textId="41A97917" w:rsidR="00A91855" w:rsidRPr="008031DE" w:rsidRDefault="00A91855" w:rsidP="00A91855">
      <w:pPr>
        <w:spacing w:line="276" w:lineRule="auto"/>
        <w:jc w:val="center"/>
        <w:rPr>
          <w:b/>
          <w:sz w:val="30"/>
          <w:szCs w:val="30"/>
          <w:u w:val="single"/>
        </w:rPr>
      </w:pPr>
      <w:r w:rsidRPr="00CB759E">
        <w:rPr>
          <w:rFonts w:hint="eastAsia"/>
          <w:b/>
          <w:sz w:val="30"/>
          <w:szCs w:val="30"/>
          <w:u w:val="single"/>
        </w:rPr>
        <w:t>※申込み締</w:t>
      </w:r>
      <w:r w:rsidRPr="006220A7">
        <w:rPr>
          <w:rFonts w:hint="eastAsia"/>
          <w:b/>
          <w:sz w:val="30"/>
          <w:szCs w:val="30"/>
          <w:u w:val="single"/>
        </w:rPr>
        <w:t>切日：</w:t>
      </w:r>
      <w:r w:rsidRPr="00A91855">
        <w:rPr>
          <w:b/>
          <w:sz w:val="30"/>
          <w:szCs w:val="30"/>
          <w:u w:val="single"/>
        </w:rPr>
        <w:t>令和８年５月２０日</w:t>
      </w:r>
      <w:r w:rsidRPr="00A91855">
        <w:rPr>
          <w:b/>
          <w:sz w:val="30"/>
          <w:szCs w:val="30"/>
          <w:u w:val="single"/>
        </w:rPr>
        <w:t>(</w:t>
      </w:r>
      <w:r w:rsidRPr="00A91855">
        <w:rPr>
          <w:b/>
          <w:sz w:val="30"/>
          <w:szCs w:val="30"/>
          <w:u w:val="single"/>
        </w:rPr>
        <w:t>水</w:t>
      </w:r>
      <w:r w:rsidRPr="00A91855">
        <w:rPr>
          <w:b/>
          <w:sz w:val="30"/>
          <w:szCs w:val="30"/>
          <w:u w:val="single"/>
        </w:rPr>
        <w:t>)</w:t>
      </w:r>
      <w:r w:rsidRPr="006220A7">
        <w:rPr>
          <w:rFonts w:hint="eastAsia"/>
          <w:b/>
          <w:sz w:val="30"/>
          <w:szCs w:val="30"/>
          <w:u w:val="single"/>
        </w:rPr>
        <w:t>必</w:t>
      </w:r>
      <w:r w:rsidRPr="00CB759E">
        <w:rPr>
          <w:rFonts w:hint="eastAsia"/>
          <w:b/>
          <w:sz w:val="30"/>
          <w:szCs w:val="30"/>
          <w:u w:val="single"/>
        </w:rPr>
        <w:t>着</w:t>
      </w:r>
    </w:p>
    <w:p w14:paraId="04BCF646" w14:textId="30CBCF9D" w:rsidR="001D7F59" w:rsidRPr="00A91855" w:rsidRDefault="001D7F59" w:rsidP="000C1F9E">
      <w:pPr>
        <w:rPr>
          <w:rFonts w:asciiTheme="minorHAnsi" w:eastAsiaTheme="minorEastAsia" w:hAnsiTheme="minorHAnsi" w:cstheme="minorBidi"/>
          <w:szCs w:val="26"/>
        </w:rPr>
      </w:pPr>
    </w:p>
    <w:sectPr w:rsidR="001D7F59" w:rsidRPr="00A91855" w:rsidSect="001F6D24">
      <w:pgSz w:w="11906" w:h="16838" w:code="9"/>
      <w:pgMar w:top="907" w:right="1134" w:bottom="907" w:left="1134" w:header="851" w:footer="1134" w:gutter="0"/>
      <w:paperSrc w:first="263" w:other="263"/>
      <w:cols w:space="425"/>
      <w:docGrid w:type="lines" w:linePitch="366" w:charSpace="-5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4D58" w14:textId="77777777" w:rsidR="000062D3" w:rsidRDefault="000062D3">
      <w:r>
        <w:separator/>
      </w:r>
    </w:p>
  </w:endnote>
  <w:endnote w:type="continuationSeparator" w:id="0">
    <w:p w14:paraId="0A234023" w14:textId="77777777" w:rsidR="000062D3" w:rsidRDefault="00006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621D" w14:textId="77777777" w:rsidR="000062D3" w:rsidRDefault="000062D3">
      <w:r>
        <w:separator/>
      </w:r>
    </w:p>
  </w:footnote>
  <w:footnote w:type="continuationSeparator" w:id="0">
    <w:p w14:paraId="69F21559" w14:textId="77777777" w:rsidR="000062D3" w:rsidRDefault="00006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0378"/>
    <w:multiLevelType w:val="hybridMultilevel"/>
    <w:tmpl w:val="77E29E24"/>
    <w:lvl w:ilvl="0" w:tplc="A7F879B0">
      <w:start w:val="1"/>
      <w:numFmt w:val="bullet"/>
      <w:lvlText w:val=""/>
      <w:lvlJc w:val="left"/>
      <w:pPr>
        <w:tabs>
          <w:tab w:val="num" w:pos="3020"/>
        </w:tabs>
        <w:ind w:left="3020" w:hanging="425"/>
      </w:pPr>
      <w:rPr>
        <w:rFonts w:ascii="Wingdings" w:hAnsi="Wingdings" w:hint="default"/>
        <w:sz w:val="24"/>
      </w:rPr>
    </w:lvl>
    <w:lvl w:ilvl="1" w:tplc="E27AF030" w:tentative="1">
      <w:start w:val="1"/>
      <w:numFmt w:val="bullet"/>
      <w:lvlText w:val="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2" w:tplc="F196C44E" w:tentative="1">
      <w:start w:val="1"/>
      <w:numFmt w:val="bullet"/>
      <w:lvlText w:val="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3" w:tplc="7B26EB50" w:tentative="1">
      <w:start w:val="1"/>
      <w:numFmt w:val="bullet"/>
      <w:lvlText w:val="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  <w:lvl w:ilvl="4" w:tplc="E7EE242C" w:tentative="1">
      <w:start w:val="1"/>
      <w:numFmt w:val="bullet"/>
      <w:lvlText w:val=""/>
      <w:lvlJc w:val="left"/>
      <w:pPr>
        <w:tabs>
          <w:tab w:val="num" w:pos="4695"/>
        </w:tabs>
        <w:ind w:left="4695" w:hanging="420"/>
      </w:pPr>
      <w:rPr>
        <w:rFonts w:ascii="Wingdings" w:hAnsi="Wingdings" w:hint="default"/>
      </w:rPr>
    </w:lvl>
    <w:lvl w:ilvl="5" w:tplc="269C917A" w:tentative="1">
      <w:start w:val="1"/>
      <w:numFmt w:val="bullet"/>
      <w:lvlText w:val=""/>
      <w:lvlJc w:val="left"/>
      <w:pPr>
        <w:tabs>
          <w:tab w:val="num" w:pos="5115"/>
        </w:tabs>
        <w:ind w:left="5115" w:hanging="420"/>
      </w:pPr>
      <w:rPr>
        <w:rFonts w:ascii="Wingdings" w:hAnsi="Wingdings" w:hint="default"/>
      </w:rPr>
    </w:lvl>
    <w:lvl w:ilvl="6" w:tplc="83D0608C" w:tentative="1">
      <w:start w:val="1"/>
      <w:numFmt w:val="bullet"/>
      <w:lvlText w:val=""/>
      <w:lvlJc w:val="left"/>
      <w:pPr>
        <w:tabs>
          <w:tab w:val="num" w:pos="5535"/>
        </w:tabs>
        <w:ind w:left="5535" w:hanging="420"/>
      </w:pPr>
      <w:rPr>
        <w:rFonts w:ascii="Wingdings" w:hAnsi="Wingdings" w:hint="default"/>
      </w:rPr>
    </w:lvl>
    <w:lvl w:ilvl="7" w:tplc="79AA0A56" w:tentative="1">
      <w:start w:val="1"/>
      <w:numFmt w:val="bullet"/>
      <w:lvlText w:val=""/>
      <w:lvlJc w:val="left"/>
      <w:pPr>
        <w:tabs>
          <w:tab w:val="num" w:pos="5955"/>
        </w:tabs>
        <w:ind w:left="5955" w:hanging="420"/>
      </w:pPr>
      <w:rPr>
        <w:rFonts w:ascii="Wingdings" w:hAnsi="Wingdings" w:hint="default"/>
      </w:rPr>
    </w:lvl>
    <w:lvl w:ilvl="8" w:tplc="D1A67900" w:tentative="1">
      <w:start w:val="1"/>
      <w:numFmt w:val="bullet"/>
      <w:lvlText w:val=""/>
      <w:lvlJc w:val="left"/>
      <w:pPr>
        <w:tabs>
          <w:tab w:val="num" w:pos="6375"/>
        </w:tabs>
        <w:ind w:left="6375" w:hanging="420"/>
      </w:pPr>
      <w:rPr>
        <w:rFonts w:ascii="Wingdings" w:hAnsi="Wingdings" w:hint="default"/>
      </w:rPr>
    </w:lvl>
  </w:abstractNum>
  <w:abstractNum w:abstractNumId="1" w15:restartNumberingAfterBreak="0">
    <w:nsid w:val="320E728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4BB10A6C"/>
    <w:multiLevelType w:val="hybridMultilevel"/>
    <w:tmpl w:val="4B2407BE"/>
    <w:lvl w:ilvl="0" w:tplc="58E260E2">
      <w:start w:val="10"/>
      <w:numFmt w:val="bullet"/>
      <w:lvlText w:val="◎"/>
      <w:lvlJc w:val="left"/>
      <w:pPr>
        <w:ind w:left="14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00" w:hanging="440"/>
      </w:pPr>
      <w:rPr>
        <w:rFonts w:ascii="Wingdings" w:hAnsi="Wingdings" w:hint="default"/>
      </w:rPr>
    </w:lvl>
  </w:abstractNum>
  <w:abstractNum w:abstractNumId="3" w15:restartNumberingAfterBreak="0">
    <w:nsid w:val="604C20B3"/>
    <w:multiLevelType w:val="singleLevel"/>
    <w:tmpl w:val="04090007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</w:abstractNum>
  <w:abstractNum w:abstractNumId="4" w15:restartNumberingAfterBreak="0">
    <w:nsid w:val="61EA10F8"/>
    <w:multiLevelType w:val="hybridMultilevel"/>
    <w:tmpl w:val="95F450B0"/>
    <w:lvl w:ilvl="0" w:tplc="0D7495CE">
      <w:start w:val="1"/>
      <w:numFmt w:val="bullet"/>
      <w:lvlText w:val="□"/>
      <w:lvlJc w:val="left"/>
      <w:pPr>
        <w:ind w:left="11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40"/>
      </w:pPr>
      <w:rPr>
        <w:rFonts w:ascii="Wingdings" w:hAnsi="Wingdings" w:hint="default"/>
      </w:rPr>
    </w:lvl>
  </w:abstractNum>
  <w:num w:numId="1" w16cid:durableId="783352463">
    <w:abstractNumId w:val="3"/>
  </w:num>
  <w:num w:numId="2" w16cid:durableId="902716982">
    <w:abstractNumId w:val="1"/>
  </w:num>
  <w:num w:numId="3" w16cid:durableId="1672295915">
    <w:abstractNumId w:val="0"/>
  </w:num>
  <w:num w:numId="4" w16cid:durableId="1286307602">
    <w:abstractNumId w:val="2"/>
  </w:num>
  <w:num w:numId="5" w16cid:durableId="780151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attachedTemplate r:id="rId1"/>
  <w:defaultTabStop w:val="850"/>
  <w:drawingGridHorizontalSpacing w:val="260"/>
  <w:drawingGridVerticalSpacing w:val="366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DFD"/>
    <w:rsid w:val="0000333D"/>
    <w:rsid w:val="000062D3"/>
    <w:rsid w:val="00046159"/>
    <w:rsid w:val="000C1F9E"/>
    <w:rsid w:val="000D15C2"/>
    <w:rsid w:val="000D33D7"/>
    <w:rsid w:val="000D77CB"/>
    <w:rsid w:val="000F4F59"/>
    <w:rsid w:val="001045BF"/>
    <w:rsid w:val="00120843"/>
    <w:rsid w:val="00133EFB"/>
    <w:rsid w:val="00161874"/>
    <w:rsid w:val="0016479D"/>
    <w:rsid w:val="00166AA6"/>
    <w:rsid w:val="001972BA"/>
    <w:rsid w:val="001B228F"/>
    <w:rsid w:val="001B5128"/>
    <w:rsid w:val="001D305D"/>
    <w:rsid w:val="001D7F59"/>
    <w:rsid w:val="001F1B5C"/>
    <w:rsid w:val="001F6D24"/>
    <w:rsid w:val="00205D58"/>
    <w:rsid w:val="0021319F"/>
    <w:rsid w:val="00243411"/>
    <w:rsid w:val="002608D1"/>
    <w:rsid w:val="00267E9F"/>
    <w:rsid w:val="00285739"/>
    <w:rsid w:val="00294442"/>
    <w:rsid w:val="002A1CAF"/>
    <w:rsid w:val="002A4892"/>
    <w:rsid w:val="002E1F58"/>
    <w:rsid w:val="002E535E"/>
    <w:rsid w:val="002E7B91"/>
    <w:rsid w:val="003262E3"/>
    <w:rsid w:val="003501E3"/>
    <w:rsid w:val="003733F9"/>
    <w:rsid w:val="0038163F"/>
    <w:rsid w:val="00392A6C"/>
    <w:rsid w:val="003A0F69"/>
    <w:rsid w:val="003A1051"/>
    <w:rsid w:val="003B4BB5"/>
    <w:rsid w:val="003C188B"/>
    <w:rsid w:val="003D7894"/>
    <w:rsid w:val="003E1DDC"/>
    <w:rsid w:val="003F7F73"/>
    <w:rsid w:val="004A248B"/>
    <w:rsid w:val="004A3F5E"/>
    <w:rsid w:val="004B1C82"/>
    <w:rsid w:val="004B54FC"/>
    <w:rsid w:val="004B5C54"/>
    <w:rsid w:val="004C1B68"/>
    <w:rsid w:val="004D25A3"/>
    <w:rsid w:val="004D2C48"/>
    <w:rsid w:val="004D49A4"/>
    <w:rsid w:val="004F0AC7"/>
    <w:rsid w:val="004F1D7D"/>
    <w:rsid w:val="005066D5"/>
    <w:rsid w:val="00552487"/>
    <w:rsid w:val="00573362"/>
    <w:rsid w:val="005B04A7"/>
    <w:rsid w:val="005B1FE8"/>
    <w:rsid w:val="005D2D3C"/>
    <w:rsid w:val="005D6225"/>
    <w:rsid w:val="005E6586"/>
    <w:rsid w:val="005F1C21"/>
    <w:rsid w:val="00606A3E"/>
    <w:rsid w:val="0067384F"/>
    <w:rsid w:val="00682680"/>
    <w:rsid w:val="00683B79"/>
    <w:rsid w:val="00692FF4"/>
    <w:rsid w:val="0069542A"/>
    <w:rsid w:val="006A183B"/>
    <w:rsid w:val="006A7429"/>
    <w:rsid w:val="006E34C6"/>
    <w:rsid w:val="007122FE"/>
    <w:rsid w:val="00713CDA"/>
    <w:rsid w:val="00714ADF"/>
    <w:rsid w:val="0071633D"/>
    <w:rsid w:val="00722A8A"/>
    <w:rsid w:val="00733758"/>
    <w:rsid w:val="00764635"/>
    <w:rsid w:val="00781EF6"/>
    <w:rsid w:val="00783B1A"/>
    <w:rsid w:val="00791936"/>
    <w:rsid w:val="007B412E"/>
    <w:rsid w:val="007C3CF5"/>
    <w:rsid w:val="007C56AF"/>
    <w:rsid w:val="007C5A6A"/>
    <w:rsid w:val="007D7CD5"/>
    <w:rsid w:val="007F0F08"/>
    <w:rsid w:val="007F48EF"/>
    <w:rsid w:val="007F5E60"/>
    <w:rsid w:val="00801C11"/>
    <w:rsid w:val="008202BE"/>
    <w:rsid w:val="008208EE"/>
    <w:rsid w:val="00821669"/>
    <w:rsid w:val="008266B5"/>
    <w:rsid w:val="008377DD"/>
    <w:rsid w:val="0086069E"/>
    <w:rsid w:val="0088149D"/>
    <w:rsid w:val="00881ACF"/>
    <w:rsid w:val="00887522"/>
    <w:rsid w:val="00890FC0"/>
    <w:rsid w:val="008916C8"/>
    <w:rsid w:val="0089766B"/>
    <w:rsid w:val="008A2B1F"/>
    <w:rsid w:val="008D6B68"/>
    <w:rsid w:val="008D6EF0"/>
    <w:rsid w:val="008E2D8C"/>
    <w:rsid w:val="00910AB3"/>
    <w:rsid w:val="00947CB1"/>
    <w:rsid w:val="0097227D"/>
    <w:rsid w:val="0099723E"/>
    <w:rsid w:val="009B3BFC"/>
    <w:rsid w:val="009C15B3"/>
    <w:rsid w:val="009C299D"/>
    <w:rsid w:val="009C6D9F"/>
    <w:rsid w:val="009D3D99"/>
    <w:rsid w:val="009F5F43"/>
    <w:rsid w:val="009F7173"/>
    <w:rsid w:val="00A90A62"/>
    <w:rsid w:val="00A91855"/>
    <w:rsid w:val="00AC14D6"/>
    <w:rsid w:val="00AD217B"/>
    <w:rsid w:val="00B03275"/>
    <w:rsid w:val="00B24ABA"/>
    <w:rsid w:val="00B276B0"/>
    <w:rsid w:val="00B40587"/>
    <w:rsid w:val="00B42B0F"/>
    <w:rsid w:val="00B4541C"/>
    <w:rsid w:val="00B71DFD"/>
    <w:rsid w:val="00B86A6C"/>
    <w:rsid w:val="00B87BF8"/>
    <w:rsid w:val="00B909C7"/>
    <w:rsid w:val="00BA739B"/>
    <w:rsid w:val="00BD56A9"/>
    <w:rsid w:val="00BF4664"/>
    <w:rsid w:val="00BF6B7E"/>
    <w:rsid w:val="00C50431"/>
    <w:rsid w:val="00C94E0C"/>
    <w:rsid w:val="00C95420"/>
    <w:rsid w:val="00CD3FAE"/>
    <w:rsid w:val="00CD6B4C"/>
    <w:rsid w:val="00CF18E0"/>
    <w:rsid w:val="00CF3FA0"/>
    <w:rsid w:val="00D00D78"/>
    <w:rsid w:val="00D075EB"/>
    <w:rsid w:val="00D2545F"/>
    <w:rsid w:val="00D52E3C"/>
    <w:rsid w:val="00D67D9A"/>
    <w:rsid w:val="00D74C88"/>
    <w:rsid w:val="00D75C56"/>
    <w:rsid w:val="00D760F6"/>
    <w:rsid w:val="00D8407B"/>
    <w:rsid w:val="00D97974"/>
    <w:rsid w:val="00DA635B"/>
    <w:rsid w:val="00DB2C07"/>
    <w:rsid w:val="00DC5EC5"/>
    <w:rsid w:val="00DC7EBE"/>
    <w:rsid w:val="00DE6C65"/>
    <w:rsid w:val="00DE6C75"/>
    <w:rsid w:val="00E00405"/>
    <w:rsid w:val="00E0276C"/>
    <w:rsid w:val="00E355BD"/>
    <w:rsid w:val="00E56253"/>
    <w:rsid w:val="00EB782D"/>
    <w:rsid w:val="00F01104"/>
    <w:rsid w:val="00F102D3"/>
    <w:rsid w:val="00F1476F"/>
    <w:rsid w:val="00F16B5A"/>
    <w:rsid w:val="00F50531"/>
    <w:rsid w:val="00F50F8A"/>
    <w:rsid w:val="00F542A6"/>
    <w:rsid w:val="00F94A4A"/>
    <w:rsid w:val="00FB2B40"/>
    <w:rsid w:val="00FB54F3"/>
    <w:rsid w:val="00FB5E03"/>
    <w:rsid w:val="00FC1D04"/>
    <w:rsid w:val="00F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70DF"/>
  <w15:docId w15:val="{EFC033AF-BF96-4AEF-9C5F-D9150820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843"/>
    <w:pPr>
      <w:widowControl w:val="0"/>
      <w:jc w:val="both"/>
    </w:pPr>
    <w:rPr>
      <w:kern w:val="2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360" w:lineRule="auto"/>
      <w:ind w:firstLine="233"/>
    </w:p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next w:val="a"/>
    <w:semiHidden/>
    <w:pPr>
      <w:jc w:val="right"/>
    </w:pPr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2">
    <w:name w:val="Body Text Indent 2"/>
    <w:basedOn w:val="a"/>
    <w:semiHidden/>
    <w:pPr>
      <w:ind w:left="1875" w:hangingChars="721" w:hanging="1875"/>
    </w:p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9">
    <w:name w:val="Hyperlink"/>
    <w:basedOn w:val="a0"/>
    <w:uiPriority w:val="99"/>
    <w:unhideWhenUsed/>
    <w:rsid w:val="001D7F59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D7F59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1D7F59"/>
    <w:pPr>
      <w:ind w:leftChars="400" w:left="840"/>
    </w:pPr>
  </w:style>
  <w:style w:type="character" w:customStyle="1" w:styleId="cmn-content-listem-element">
    <w:name w:val="cmn-content-list__em-element"/>
    <w:basedOn w:val="a0"/>
    <w:rsid w:val="003F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8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anuma@iwate8020.or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65318;&#65313;&#65336;&#20107;&#21209;&#36899;&#32097;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ＦＡＸ事務連絡</Template>
  <TotalTime>12</TotalTime>
  <Pages>1</Pages>
  <Words>147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岩歯発第７１４号</vt:lpstr>
      <vt:lpstr>岩歯発第７１４号          </vt:lpstr>
    </vt:vector>
  </TitlesOfParts>
  <Company>社団法人  岩手県歯科医師会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岩歯発第７１４号</dc:title>
  <dc:creator>熊谷 正春</dc:creator>
  <cp:lastModifiedBy>菊池 英里</cp:lastModifiedBy>
  <cp:revision>6</cp:revision>
  <cp:lastPrinted>2026-04-28T01:43:00Z</cp:lastPrinted>
  <dcterms:created xsi:type="dcterms:W3CDTF">2026-04-28T00:51:00Z</dcterms:created>
  <dcterms:modified xsi:type="dcterms:W3CDTF">2026-04-28T04:46:00Z</dcterms:modified>
</cp:coreProperties>
</file>